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BD688" w14:textId="77777777" w:rsidR="00B428C0" w:rsidRDefault="00B428C0" w:rsidP="00B428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FENTON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fl.1452-3)</w:t>
      </w:r>
    </w:p>
    <w:p w14:paraId="5221ECCE" w14:textId="77777777" w:rsidR="00B428C0" w:rsidRDefault="00B428C0" w:rsidP="00B428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Waltham le </w:t>
      </w:r>
      <w:proofErr w:type="spellStart"/>
      <w:r>
        <w:rPr>
          <w:rFonts w:cs="Times New Roman"/>
          <w:szCs w:val="24"/>
        </w:rPr>
        <w:t>Wold</w:t>
      </w:r>
      <w:proofErr w:type="spellEnd"/>
      <w:r>
        <w:rPr>
          <w:rFonts w:cs="Times New Roman"/>
          <w:szCs w:val="24"/>
        </w:rPr>
        <w:t>, Leicestershire. Yeoman.</w:t>
      </w:r>
    </w:p>
    <w:p w14:paraId="7A868D06" w14:textId="77777777" w:rsidR="00B428C0" w:rsidRDefault="00B428C0" w:rsidP="00B428C0">
      <w:pPr>
        <w:pStyle w:val="NoSpacing"/>
        <w:rPr>
          <w:rFonts w:cs="Times New Roman"/>
          <w:szCs w:val="24"/>
        </w:rPr>
      </w:pPr>
    </w:p>
    <w:p w14:paraId="16DD187E" w14:textId="77777777" w:rsidR="00B428C0" w:rsidRDefault="00B428C0" w:rsidP="00B428C0">
      <w:pPr>
        <w:pStyle w:val="NoSpacing"/>
        <w:rPr>
          <w:rFonts w:cs="Times New Roman"/>
          <w:szCs w:val="24"/>
        </w:rPr>
      </w:pPr>
    </w:p>
    <w:p w14:paraId="3B01503F" w14:textId="77777777" w:rsidR="00B428C0" w:rsidRDefault="00B428C0" w:rsidP="00B428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1452-3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Hotoft</w:t>
      </w:r>
      <w:proofErr w:type="spellEnd"/>
      <w:r>
        <w:rPr>
          <w:rFonts w:cs="Times New Roman"/>
          <w:szCs w:val="24"/>
        </w:rPr>
        <w:t>(q.v.) brought a plea of trespass against him and others.</w:t>
      </w:r>
    </w:p>
    <w:p w14:paraId="3C705CC0" w14:textId="77777777" w:rsidR="00B428C0" w:rsidRDefault="00B428C0" w:rsidP="00B428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p.8)</w:t>
      </w:r>
    </w:p>
    <w:p w14:paraId="3DA2FFC0" w14:textId="77777777" w:rsidR="00B428C0" w:rsidRDefault="00B428C0" w:rsidP="00B428C0">
      <w:pPr>
        <w:pStyle w:val="NoSpacing"/>
        <w:rPr>
          <w:rFonts w:cs="Times New Roman"/>
          <w:szCs w:val="24"/>
        </w:rPr>
      </w:pPr>
    </w:p>
    <w:p w14:paraId="313A45F6" w14:textId="77777777" w:rsidR="00B428C0" w:rsidRDefault="00B428C0" w:rsidP="00B428C0">
      <w:pPr>
        <w:pStyle w:val="NoSpacing"/>
        <w:rPr>
          <w:rFonts w:cs="Times New Roman"/>
          <w:szCs w:val="24"/>
        </w:rPr>
      </w:pPr>
    </w:p>
    <w:p w14:paraId="239AC6B6" w14:textId="77777777" w:rsidR="00B428C0" w:rsidRDefault="00B428C0" w:rsidP="00B428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2024</w:t>
      </w:r>
    </w:p>
    <w:p w14:paraId="56F473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7F1255" w14:textId="77777777" w:rsidR="00B428C0" w:rsidRDefault="00B428C0" w:rsidP="009139A6">
      <w:r>
        <w:separator/>
      </w:r>
    </w:p>
  </w:endnote>
  <w:endnote w:type="continuationSeparator" w:id="0">
    <w:p w14:paraId="3572FA3A" w14:textId="77777777" w:rsidR="00B428C0" w:rsidRDefault="00B428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C86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8BD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E8E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365EA" w14:textId="77777777" w:rsidR="00B428C0" w:rsidRDefault="00B428C0" w:rsidP="009139A6">
      <w:r>
        <w:separator/>
      </w:r>
    </w:p>
  </w:footnote>
  <w:footnote w:type="continuationSeparator" w:id="0">
    <w:p w14:paraId="76C957FB" w14:textId="77777777" w:rsidR="00B428C0" w:rsidRDefault="00B428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B11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3D5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154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8C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428C0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CE95C"/>
  <w15:chartTrackingRefBased/>
  <w15:docId w15:val="{BA61340B-153A-4DF3-8185-9FA0DB662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2024-06-22T14:52:00Z</dcterms:created>
  <dcterms:modified xsi:type="dcterms:W3CDTF">2024-06-22T14:53:00Z</dcterms:modified>
</cp:coreProperties>
</file>